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HENRISON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(fl.1425)</w:t>
      </w: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Baker.</w:t>
      </w:r>
      <w:proofErr w:type="gramEnd"/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Son:   Thomas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Johnson(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(R.F.Y. p.171)</w:t>
      </w: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010D28" w:rsidRPr="00C020AD" w:rsidRDefault="00010D28" w:rsidP="00010D28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Thomas became a </w:t>
      </w:r>
      <w:proofErr w:type="spellStart"/>
      <w:r w:rsidRPr="00C020AD">
        <w:rPr>
          <w:rFonts w:ascii="Times New Roman" w:hAnsi="Times New Roman" w:cs="Times New Roman"/>
          <w:sz w:val="24"/>
          <w:szCs w:val="24"/>
        </w:rPr>
        <w:t>Freemnan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010D28" w:rsidRPr="00C020AD" w:rsidRDefault="00010D28" w:rsidP="00010D28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D28" w:rsidRDefault="00010D28" w:rsidP="00920DE3">
      <w:pPr>
        <w:spacing w:after="0" w:line="240" w:lineRule="auto"/>
      </w:pPr>
      <w:r>
        <w:separator/>
      </w:r>
    </w:p>
  </w:endnote>
  <w:endnote w:type="continuationSeparator" w:id="0">
    <w:p w:rsidR="00010D28" w:rsidRDefault="00010D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D28" w:rsidRDefault="00010D28" w:rsidP="00920DE3">
      <w:pPr>
        <w:spacing w:after="0" w:line="240" w:lineRule="auto"/>
      </w:pPr>
      <w:r>
        <w:separator/>
      </w:r>
    </w:p>
  </w:footnote>
  <w:footnote w:type="continuationSeparator" w:id="0">
    <w:p w:rsidR="00010D28" w:rsidRDefault="00010D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D28"/>
    <w:rsid w:val="00010D2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10D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10D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2014-03-01T18:25:00Z</dcterms:created>
  <dcterms:modified xsi:type="dcterms:W3CDTF">2014-03-01T18:25:00Z</dcterms:modified>
</cp:coreProperties>
</file>